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77F9550A" w:rsidR="00E90E49" w:rsidRPr="00CE0424" w:rsidRDefault="00EA06D5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A06D5">
        <w:t>3GPP TSG RAN WG1 Ad-Hoc Meeting 1901</w:t>
      </w:r>
      <w:r w:rsidR="00E90E49" w:rsidRPr="00CE0424">
        <w:tab/>
      </w:r>
      <w:proofErr w:type="spellStart"/>
      <w:r w:rsidR="00E90E49" w:rsidRPr="00CE0424">
        <w:rPr>
          <w:sz w:val="32"/>
          <w:szCs w:val="32"/>
        </w:rPr>
        <w:t>Tdoc</w:t>
      </w:r>
      <w:proofErr w:type="spellEnd"/>
      <w:r w:rsidR="00E90E49"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>
        <w:rPr>
          <w:sz w:val="32"/>
          <w:szCs w:val="32"/>
        </w:rPr>
        <w:t>9</w:t>
      </w:r>
      <w:r w:rsidR="000C70CC">
        <w:rPr>
          <w:sz w:val="32"/>
          <w:szCs w:val="32"/>
        </w:rPr>
        <w:t>00182</w:t>
      </w:r>
    </w:p>
    <w:p w14:paraId="06CCB2C4" w14:textId="12313014" w:rsidR="009E1BB6" w:rsidRPr="00CE0424" w:rsidRDefault="00EA06D5" w:rsidP="009E1BB6">
      <w:pPr>
        <w:pStyle w:val="3GPPHeader"/>
      </w:pPr>
      <w:r w:rsidRPr="00EA06D5">
        <w:t>Taipei, Taiwan, 21</w:t>
      </w:r>
      <w:r w:rsidRPr="000218B4">
        <w:rPr>
          <w:vertAlign w:val="superscript"/>
        </w:rPr>
        <w:t>st</w:t>
      </w:r>
      <w:r w:rsidRPr="00EA06D5">
        <w:t xml:space="preserve"> – 25</w:t>
      </w:r>
      <w:r w:rsidRPr="000218B4">
        <w:rPr>
          <w:vertAlign w:val="superscript"/>
        </w:rPr>
        <w:t>th</w:t>
      </w:r>
      <w:r w:rsidR="000218B4">
        <w:t xml:space="preserve"> January</w:t>
      </w:r>
      <w:r w:rsidRPr="00EA06D5">
        <w:t xml:space="preserve">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50DE02A6" w:rsidR="00E90E49" w:rsidRPr="00AE49C2" w:rsidRDefault="00E90E49" w:rsidP="00311702">
      <w:pPr>
        <w:pStyle w:val="3GPPHeader"/>
        <w:rPr>
          <w:sz w:val="22"/>
          <w:szCs w:val="22"/>
          <w:lang w:val="en-US"/>
        </w:rPr>
      </w:pPr>
      <w:r w:rsidRPr="00AE49C2">
        <w:rPr>
          <w:sz w:val="22"/>
          <w:szCs w:val="22"/>
          <w:lang w:val="en-US"/>
        </w:rPr>
        <w:t>Agenda Item:</w:t>
      </w:r>
      <w:r w:rsidRPr="00AE49C2">
        <w:rPr>
          <w:sz w:val="22"/>
          <w:szCs w:val="22"/>
          <w:lang w:val="en-US"/>
        </w:rPr>
        <w:tab/>
      </w:r>
      <w:r w:rsidR="000C70CC" w:rsidRPr="00AE49C2">
        <w:rPr>
          <w:sz w:val="22"/>
          <w:szCs w:val="22"/>
          <w:lang w:val="en-US"/>
        </w:rPr>
        <w:t>7.2.6.</w:t>
      </w:r>
      <w:r w:rsidR="00BF102C">
        <w:rPr>
          <w:sz w:val="22"/>
          <w:szCs w:val="22"/>
          <w:lang w:val="en-US"/>
        </w:rPr>
        <w:t>4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2C33EC4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36DAF">
        <w:rPr>
          <w:sz w:val="22"/>
          <w:szCs w:val="22"/>
        </w:rPr>
        <w:t xml:space="preserve">On </w:t>
      </w:r>
      <w:r w:rsidR="00A747C6">
        <w:rPr>
          <w:sz w:val="22"/>
          <w:szCs w:val="22"/>
        </w:rPr>
        <w:t>the Prioritized Scenarios of</w:t>
      </w:r>
      <w:r w:rsidR="000C70CC">
        <w:rPr>
          <w:sz w:val="22"/>
          <w:szCs w:val="22"/>
        </w:rPr>
        <w:t xml:space="preserve"> Intra-UE </w:t>
      </w:r>
      <w:r w:rsidR="00A747C6">
        <w:rPr>
          <w:sz w:val="22"/>
          <w:szCs w:val="22"/>
          <w:lang w:val="en-US"/>
        </w:rPr>
        <w:t>P</w:t>
      </w:r>
      <w:r w:rsidR="000C70CC" w:rsidRPr="000C70CC">
        <w:rPr>
          <w:sz w:val="22"/>
          <w:szCs w:val="22"/>
          <w:lang w:val="en-US"/>
        </w:rPr>
        <w:t xml:space="preserve">rioritization and </w:t>
      </w:r>
      <w:r w:rsidR="00A747C6">
        <w:rPr>
          <w:sz w:val="22"/>
          <w:szCs w:val="22"/>
          <w:lang w:val="en-US"/>
        </w:rPr>
        <w:t>M</w:t>
      </w:r>
      <w:r w:rsidR="000C70CC" w:rsidRPr="000C70CC">
        <w:rPr>
          <w:sz w:val="22"/>
          <w:szCs w:val="22"/>
          <w:lang w:val="en-US"/>
        </w:rPr>
        <w:t>ultiplexing</w:t>
      </w:r>
    </w:p>
    <w:p w14:paraId="3ED876E3" w14:textId="77777777" w:rsidR="00E90E49" w:rsidRPr="000C70CC" w:rsidRDefault="00E90E49" w:rsidP="00D546FF">
      <w:pPr>
        <w:pStyle w:val="3GPPHeader"/>
        <w:rPr>
          <w:sz w:val="22"/>
          <w:szCs w:val="22"/>
          <w:lang w:val="en-US"/>
        </w:rPr>
      </w:pPr>
      <w:r w:rsidRPr="00CE0424">
        <w:rPr>
          <w:sz w:val="22"/>
          <w:szCs w:val="22"/>
        </w:rPr>
        <w:t>Document fo</w:t>
      </w:r>
      <w:r w:rsidRPr="000C70CC">
        <w:rPr>
          <w:sz w:val="22"/>
          <w:szCs w:val="22"/>
        </w:rPr>
        <w:t>r:</w:t>
      </w:r>
      <w:r w:rsidRPr="000C70CC">
        <w:rPr>
          <w:sz w:val="22"/>
          <w:szCs w:val="22"/>
        </w:rPr>
        <w:tab/>
        <w:t>Discussion, Decision</w:t>
      </w:r>
    </w:p>
    <w:p w14:paraId="1155B603" w14:textId="77777777" w:rsidR="00E90E49" w:rsidRPr="00CE0424" w:rsidRDefault="00E90E49" w:rsidP="00E90E49"/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423D4E" w14:textId="568A835C" w:rsidR="00477768" w:rsidRPr="00CE0424" w:rsidRDefault="00BF102C" w:rsidP="00CE0424">
      <w:pPr>
        <w:pStyle w:val="BodyText"/>
      </w:pPr>
      <w:r>
        <w:t xml:space="preserve">In </w:t>
      </w:r>
      <w:r w:rsidR="003D26BD" w:rsidRPr="00AF403B">
        <w:t>RAN1</w:t>
      </w:r>
      <w:r>
        <w:t>#95, RAN1</w:t>
      </w:r>
      <w:r w:rsidR="003D26BD" w:rsidRPr="00AF403B">
        <w:t xml:space="preserve"> </w:t>
      </w:r>
      <w:r>
        <w:t xml:space="preserve">was notified of </w:t>
      </w:r>
      <w:proofErr w:type="gramStart"/>
      <w:r>
        <w:t>an</w:t>
      </w:r>
      <w:proofErr w:type="gramEnd"/>
      <w:r w:rsidR="003D26BD" w:rsidRPr="00AF403B">
        <w:t xml:space="preserve"> LS from RAN2 on intra-UE prioritization and multiplexing</w:t>
      </w:r>
      <w:r w:rsidR="005238CB" w:rsidRPr="00AF403B">
        <w:t xml:space="preserve"> [1]</w:t>
      </w:r>
      <w:r w:rsidR="003D26BD" w:rsidRPr="00AF403B">
        <w:t>.</w:t>
      </w:r>
      <w:r w:rsidR="003D26BD">
        <w:t xml:space="preserve"> Even though the topic is in scope of RAN2 leading </w:t>
      </w:r>
      <w:proofErr w:type="spellStart"/>
      <w:r w:rsidR="003D26BD">
        <w:t>IIoT</w:t>
      </w:r>
      <w:proofErr w:type="spellEnd"/>
      <w:r w:rsidR="003D26BD">
        <w:t xml:space="preserve"> study item, </w:t>
      </w:r>
      <w:r w:rsidR="005238CB">
        <w:t xml:space="preserve">different aspects of intra-UE traffic prioritization including pre-emption require RAN1 expertise and potentially new physical layer solutions might be needed to support all range of scenarios. In this paper we discuss </w:t>
      </w:r>
      <w:r w:rsidR="005A4113">
        <w:t xml:space="preserve">the five prioritized </w:t>
      </w:r>
      <w:r w:rsidR="005238CB">
        <w:t xml:space="preserve">scenarios stated in </w:t>
      </w:r>
      <w:r w:rsidR="005A4113">
        <w:t xml:space="preserve">the </w:t>
      </w:r>
      <w:r w:rsidR="005238CB">
        <w:t>LS</w:t>
      </w:r>
      <w:r w:rsidR="005A4113">
        <w:t xml:space="preserve"> [1]</w:t>
      </w:r>
      <w:r w:rsidR="00966DF5">
        <w:t xml:space="preserve"> and </w:t>
      </w:r>
      <w:r w:rsidR="005238CB">
        <w:t>limitations existing in</w:t>
      </w:r>
      <w:r w:rsidR="00966DF5">
        <w:t xml:space="preserve"> Release 15 specification which needs to be solved to support the intra-UE prioritization.</w:t>
      </w:r>
    </w:p>
    <w:p w14:paraId="6F368817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A0FC162" w14:textId="682DCDE8" w:rsidR="00F63950" w:rsidRDefault="00230D18" w:rsidP="00F63950">
      <w:pPr>
        <w:pStyle w:val="Heading2"/>
      </w:pPr>
      <w:r>
        <w:t>2.1</w:t>
      </w:r>
      <w:r>
        <w:tab/>
      </w:r>
      <w:r w:rsidR="00966DF5" w:rsidRPr="00966DF5">
        <w:t>Scenario 1: Intra-UE DL Prioritization</w:t>
      </w:r>
    </w:p>
    <w:p w14:paraId="1FC42809" w14:textId="1F8043E2" w:rsidR="00966DF5" w:rsidRDefault="005729AF" w:rsidP="00CE0424">
      <w:pPr>
        <w:pStyle w:val="BodyText"/>
      </w:pPr>
      <w:r>
        <w:t>In th</w:t>
      </w:r>
      <w:r w:rsidR="001B2203">
        <w:t>is</w:t>
      </w:r>
      <w:r>
        <w:t xml:space="preserve"> scenario a UE </w:t>
      </w:r>
      <w:r w:rsidR="001B2203">
        <w:t>receives a</w:t>
      </w:r>
      <w:r>
        <w:t xml:space="preserve"> DCI for one </w:t>
      </w:r>
      <w:r w:rsidR="001B2203">
        <w:t xml:space="preserve">PDSCH </w:t>
      </w:r>
      <w:r>
        <w:t xml:space="preserve">transmission and later receive </w:t>
      </w:r>
      <w:r w:rsidR="001B2203">
        <w:t xml:space="preserve">a second </w:t>
      </w:r>
      <w:r>
        <w:t xml:space="preserve">DCI for another </w:t>
      </w:r>
      <w:r w:rsidR="001B2203">
        <w:t xml:space="preserve">PDSCH </w:t>
      </w:r>
      <w:r>
        <w:t>transmission</w:t>
      </w:r>
      <w:r w:rsidR="001B2203">
        <w:t>, while the two scheduled PDSCH</w:t>
      </w:r>
      <w:r>
        <w:t xml:space="preserve"> transmissions overlap in time. </w:t>
      </w:r>
      <w:r w:rsidR="00966DF5">
        <w:t xml:space="preserve">The scenario can be further divided into </w:t>
      </w:r>
      <w:r w:rsidR="00813DB9">
        <w:t xml:space="preserve">two </w:t>
      </w:r>
      <w:r w:rsidR="00966DF5">
        <w:t>sub-</w:t>
      </w:r>
      <w:r>
        <w:t>cases</w:t>
      </w:r>
      <w:r w:rsidR="00966DF5">
        <w:t xml:space="preserve"> which </w:t>
      </w:r>
      <w:r w:rsidR="0030507F">
        <w:t>are</w:t>
      </w:r>
      <w:r>
        <w:t xml:space="preserve"> illustrat</w:t>
      </w:r>
      <w:r w:rsidR="0030507F">
        <w:t>ed</w:t>
      </w:r>
      <w:r w:rsidR="00966DF5">
        <w:t xml:space="preserve"> </w:t>
      </w:r>
      <w:r w:rsidR="0030507F">
        <w:t>i</w:t>
      </w:r>
      <w:r w:rsidR="00966DF5">
        <w:t xml:space="preserve">n Fig.1. </w:t>
      </w:r>
    </w:p>
    <w:p w14:paraId="3ACF1E64" w14:textId="4AFDFBB2" w:rsidR="00966DF5" w:rsidRDefault="00B33F72" w:rsidP="00813DB9">
      <w:pPr>
        <w:pStyle w:val="BodyText"/>
        <w:jc w:val="center"/>
      </w:pPr>
      <w:r>
        <w:rPr>
          <w:noProof/>
        </w:rPr>
        <w:drawing>
          <wp:inline distT="0" distB="0" distL="0" distR="0" wp14:anchorId="0CADB150" wp14:editId="1C9D404B">
            <wp:extent cx="3369100" cy="3050239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9060" cy="30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ED338" w14:textId="0BE9E14D" w:rsidR="00813DB9" w:rsidRPr="008D00A5" w:rsidRDefault="00813DB9" w:rsidP="00813DB9">
      <w:pPr>
        <w:pStyle w:val="TF"/>
        <w:rPr>
          <w:lang w:val="en-GB"/>
        </w:rPr>
      </w:pPr>
      <w:r w:rsidRPr="00CE0424">
        <w:t xml:space="preserve">Figure </w:t>
      </w:r>
      <w:r w:rsidR="00F95910">
        <w:fldChar w:fldCharType="begin"/>
      </w:r>
      <w:r w:rsidR="00F95910">
        <w:instrText xml:space="preserve"> SEQ Figure \* ARABIC </w:instrText>
      </w:r>
      <w:r w:rsidR="00F95910">
        <w:fldChar w:fldCharType="separate"/>
      </w:r>
      <w:r>
        <w:rPr>
          <w:noProof/>
        </w:rPr>
        <w:t>1</w:t>
      </w:r>
      <w:r w:rsidR="00F95910">
        <w:rPr>
          <w:noProof/>
        </w:rPr>
        <w:fldChar w:fldCharType="end"/>
      </w:r>
      <w:r w:rsidRPr="00CE0424">
        <w:t xml:space="preserve">: </w:t>
      </w:r>
      <w:r w:rsidRPr="00813DB9">
        <w:rPr>
          <w:lang w:val="en-US"/>
        </w:rPr>
        <w:t>Intra-UE DL prioritization cases</w:t>
      </w:r>
    </w:p>
    <w:p w14:paraId="2D59B4E8" w14:textId="71C19541" w:rsidR="002142B6" w:rsidRDefault="002142B6" w:rsidP="00CE0424">
      <w:pPr>
        <w:pStyle w:val="BodyText"/>
      </w:pPr>
      <w:r>
        <w:lastRenderedPageBreak/>
        <w:t xml:space="preserve">It can be seen from the figure that in Case 1 two PDSCHs </w:t>
      </w:r>
      <w:r w:rsidR="0030507F">
        <w:t>do</w:t>
      </w:r>
      <w:r>
        <w:t xml:space="preserve"> not overlap</w:t>
      </w:r>
      <w:r w:rsidR="0030507F">
        <w:t xml:space="preserve"> in frequency domain. I</w:t>
      </w:r>
      <w:r>
        <w:t xml:space="preserve">n Case 2 </w:t>
      </w:r>
      <w:r w:rsidR="00B75783">
        <w:t>PDSCH2</w:t>
      </w:r>
      <w:r>
        <w:t xml:space="preserve"> (critical data) transmission pre-empts </w:t>
      </w:r>
      <w:r w:rsidR="00B75783">
        <w:t>PDSCH1</w:t>
      </w:r>
      <w:r>
        <w:t xml:space="preserve"> (non-critical) transmission</w:t>
      </w:r>
      <w:r w:rsidR="0030507F">
        <w:t xml:space="preserve"> by occupying resources that would otherwise be used for PDSCH1</w:t>
      </w:r>
      <w:r>
        <w:t>.</w:t>
      </w:r>
    </w:p>
    <w:p w14:paraId="7113862F" w14:textId="5DAAE3CD" w:rsidR="00B33F72" w:rsidRDefault="0030507F" w:rsidP="00CE0424">
      <w:pPr>
        <w:pStyle w:val="BodyText"/>
      </w:pPr>
      <w:r>
        <w:t>I</w:t>
      </w:r>
      <w:r w:rsidR="002142B6">
        <w:t xml:space="preserve">n principle </w:t>
      </w:r>
      <w:r w:rsidR="005729AF">
        <w:t xml:space="preserve">UE can receive two </w:t>
      </w:r>
      <w:r w:rsidR="002142B6">
        <w:t xml:space="preserve">PDSCHs overlapped in time while 3GPP specification is transparent to </w:t>
      </w:r>
      <w:r w:rsidR="00D62D56">
        <w:t xml:space="preserve">Case 1 vs Case 2. On the other hand, there may be </w:t>
      </w:r>
      <w:r w:rsidR="002142B6">
        <w:t xml:space="preserve">UE implementation </w:t>
      </w:r>
      <w:r w:rsidR="00D62D56">
        <w:t xml:space="preserve">issues </w:t>
      </w:r>
      <w:r w:rsidR="002142B6">
        <w:t xml:space="preserve">or other limitations/restrictions in the UE. To solve this ambiguity RAN1 should </w:t>
      </w:r>
      <w:r w:rsidR="00290A2C">
        <w:t xml:space="preserve">clarify </w:t>
      </w:r>
      <w:r w:rsidR="00D272D5">
        <w:t xml:space="preserve">whether it is </w:t>
      </w:r>
      <w:r w:rsidR="00290A2C">
        <w:t>possible for UE to receive more than one PDSCH per slot</w:t>
      </w:r>
      <w:r w:rsidR="00D62D56">
        <w:t>, and if possible, any</w:t>
      </w:r>
      <w:r w:rsidR="00290A2C">
        <w:t xml:space="preserve"> time/frequency overlapping restrictions or </w:t>
      </w:r>
      <w:r w:rsidR="00D62D56">
        <w:t>any</w:t>
      </w:r>
      <w:r w:rsidR="00290A2C">
        <w:t xml:space="preserve"> restrictions on how many PDSCHs overlapp</w:t>
      </w:r>
      <w:r w:rsidR="00D62D56">
        <w:t>ing</w:t>
      </w:r>
      <w:r w:rsidR="00290A2C">
        <w:t xml:space="preserve"> in time the UE may process.</w:t>
      </w:r>
      <w:r w:rsidR="00D62D56">
        <w:t xml:space="preserve"> It should also be discussed if this requires defining certain UE capabilities.</w:t>
      </w:r>
    </w:p>
    <w:p w14:paraId="2BCE6248" w14:textId="77777777" w:rsidR="00D62D56" w:rsidRDefault="00D62D56" w:rsidP="00CE0424">
      <w:pPr>
        <w:pStyle w:val="BodyText"/>
      </w:pPr>
    </w:p>
    <w:p w14:paraId="45D2A6F2" w14:textId="6690302A" w:rsidR="00D93FA3" w:rsidRPr="00CE0424" w:rsidRDefault="00D93FA3" w:rsidP="00D93FA3">
      <w:pPr>
        <w:pStyle w:val="Observation"/>
      </w:pPr>
      <w:bookmarkStart w:id="1" w:name="_Toc535022500"/>
      <w:r>
        <w:t>The NR specification is transparent to how many PDSCHs UE may process per slot.</w:t>
      </w:r>
      <w:bookmarkEnd w:id="1"/>
    </w:p>
    <w:p w14:paraId="557D6BAC" w14:textId="275BF2BE" w:rsidR="008B7588" w:rsidRDefault="00317BDD" w:rsidP="008B7588">
      <w:pPr>
        <w:pStyle w:val="Proposal"/>
      </w:pPr>
      <w:bookmarkStart w:id="2" w:name="_Toc535022625"/>
      <w:r>
        <w:t xml:space="preserve">For Scenario 1, </w:t>
      </w:r>
      <w:r w:rsidR="008B7588">
        <w:t xml:space="preserve">RAN1 needs to </w:t>
      </w:r>
      <w:r w:rsidR="00D62D56">
        <w:t>clarify details related to UE</w:t>
      </w:r>
      <w:r w:rsidR="008B7588">
        <w:t xml:space="preserve"> processing more than one PDSCH per slot.</w:t>
      </w:r>
      <w:bookmarkEnd w:id="2"/>
      <w:r w:rsidR="008B7588">
        <w:t xml:space="preserve"> </w:t>
      </w:r>
    </w:p>
    <w:p w14:paraId="07A90235" w14:textId="77777777" w:rsidR="00D62D56" w:rsidRDefault="00D62D56" w:rsidP="00D62D56">
      <w:pPr>
        <w:pStyle w:val="Proposal"/>
        <w:numPr>
          <w:ilvl w:val="0"/>
          <w:numId w:val="0"/>
        </w:numPr>
      </w:pPr>
    </w:p>
    <w:p w14:paraId="247FA2FA" w14:textId="23B191EA" w:rsidR="00D32FFF" w:rsidRDefault="00D32FFF" w:rsidP="0094627E">
      <w:pPr>
        <w:pStyle w:val="BodyText"/>
      </w:pPr>
      <w:r w:rsidRPr="00D32FFF">
        <w:t xml:space="preserve">Focusing on case 2 with </w:t>
      </w:r>
      <w:r w:rsidR="00231767">
        <w:t xml:space="preserve">the </w:t>
      </w:r>
      <w:r w:rsidRPr="00D32FFF">
        <w:t>assumption that UE may receive both PDSCHs, it can be view as special case of inter UE downlink pre-emption specified in Release 15. The only difference is that UE is a victim and an aggressor at the same time. According to specification, the UE may be informed by PI or CBGFI about flushing a soft buffer of PDSCH1, while in intra UE pre-emption case this signalling is not required for the UE because PI may be derived from DCI.</w:t>
      </w:r>
    </w:p>
    <w:p w14:paraId="63DD8B82" w14:textId="2300F7A3" w:rsidR="0094627E" w:rsidRDefault="0094627E" w:rsidP="0094627E">
      <w:pPr>
        <w:pStyle w:val="BodyText"/>
      </w:pPr>
      <w:r>
        <w:t xml:space="preserve">Considering </w:t>
      </w:r>
      <w:proofErr w:type="gramStart"/>
      <w:r>
        <w:t>all of</w:t>
      </w:r>
      <w:proofErr w:type="gramEnd"/>
      <w:r>
        <w:t xml:space="preserve"> above Rel-15 can’t guarantee a correct UE behaviour in case of intra-UE DL prioritization, therefore, RAN1 should study</w:t>
      </w:r>
      <w:r w:rsidR="00231767">
        <w:t xml:space="preserve"> scenario 1</w:t>
      </w:r>
      <w:r>
        <w:t xml:space="preserve"> further.</w:t>
      </w:r>
    </w:p>
    <w:p w14:paraId="0CDE1920" w14:textId="74D7644C" w:rsidR="00966DF5" w:rsidRDefault="0094627E" w:rsidP="00CE0424">
      <w:pPr>
        <w:pStyle w:val="BodyText"/>
      </w:pPr>
      <w:r>
        <w:t>As a starting point for a discussion</w:t>
      </w:r>
      <w:r w:rsidR="00B33F72">
        <w:t xml:space="preserve">, </w:t>
      </w:r>
      <w:r>
        <w:t xml:space="preserve">the following </w:t>
      </w:r>
      <w:r w:rsidR="00B33F72">
        <w:t xml:space="preserve">UE behaviour may be </w:t>
      </w:r>
      <w:r>
        <w:t>considered</w:t>
      </w:r>
      <w:r w:rsidR="00B33F72">
        <w:t>:</w:t>
      </w:r>
    </w:p>
    <w:p w14:paraId="315A6646" w14:textId="359A1A02" w:rsidR="002142B6" w:rsidRDefault="00B33F72" w:rsidP="0094627E">
      <w:pPr>
        <w:pStyle w:val="BodyText"/>
        <w:numPr>
          <w:ilvl w:val="0"/>
          <w:numId w:val="23"/>
        </w:numPr>
      </w:pPr>
      <w:r>
        <w:t xml:space="preserve">If UE </w:t>
      </w:r>
      <w:proofErr w:type="gramStart"/>
      <w:r>
        <w:t xml:space="preserve">is capable </w:t>
      </w:r>
      <w:r w:rsidR="00261EE3">
        <w:t>of</w:t>
      </w:r>
      <w:r>
        <w:t xml:space="preserve"> receiv</w:t>
      </w:r>
      <w:r w:rsidR="00261EE3">
        <w:t>ing</w:t>
      </w:r>
      <w:proofErr w:type="gramEnd"/>
      <w:r>
        <w:t xml:space="preserve"> more than one PDSCH overlapped in time:</w:t>
      </w:r>
    </w:p>
    <w:p w14:paraId="5CEE6E13" w14:textId="7790BDDF" w:rsidR="00B33F72" w:rsidRDefault="00B33F72" w:rsidP="0094627E">
      <w:pPr>
        <w:pStyle w:val="BodyText"/>
        <w:numPr>
          <w:ilvl w:val="1"/>
          <w:numId w:val="23"/>
        </w:numPr>
      </w:pPr>
      <w:r>
        <w:t>In Case 1, no special rule is needed, since both transmissions can be handled by UE.</w:t>
      </w:r>
    </w:p>
    <w:p w14:paraId="06D11D95" w14:textId="10EFD31D" w:rsidR="00B33F72" w:rsidRDefault="00B33F72" w:rsidP="0094627E">
      <w:pPr>
        <w:pStyle w:val="BodyText"/>
        <w:numPr>
          <w:ilvl w:val="1"/>
          <w:numId w:val="23"/>
        </w:numPr>
      </w:pPr>
      <w:r>
        <w:t xml:space="preserve">In Case 2, prioritization rule is needed </w:t>
      </w:r>
      <w:r w:rsidR="00290A2C">
        <w:t xml:space="preserve">because UE needs to understand to which PDSCH the overlapped resource elements belong to. After resolving </w:t>
      </w:r>
      <w:r w:rsidR="00D93FA3">
        <w:t>this, UE may derive the list of pre-empted resource elements in one of the PDSCH and flush soft-buffer accordingly.</w:t>
      </w:r>
    </w:p>
    <w:p w14:paraId="5E182715" w14:textId="0EB8CCBD" w:rsidR="00D93FA3" w:rsidRDefault="00D93FA3" w:rsidP="0094627E">
      <w:pPr>
        <w:pStyle w:val="BodyText"/>
        <w:numPr>
          <w:ilvl w:val="0"/>
          <w:numId w:val="23"/>
        </w:numPr>
      </w:pPr>
      <w:r>
        <w:t>If UE is not capable of receiving more than one PDSCH overlapped in time, some PDSCH dropping rules should be introduced</w:t>
      </w:r>
      <w:r w:rsidR="00261EE3">
        <w:t xml:space="preserve">. For the </w:t>
      </w:r>
      <w:proofErr w:type="spellStart"/>
      <w:r w:rsidR="00261EE3">
        <w:t>gNB</w:t>
      </w:r>
      <w:proofErr w:type="spellEnd"/>
      <w:r w:rsidR="00261EE3">
        <w:t xml:space="preserve">, it should be specified whether the overlapping resources carry PDSCH1 or PDSCH2 modulation symbols. For the </w:t>
      </w:r>
      <w:proofErr w:type="gramStart"/>
      <w:r w:rsidR="00261EE3">
        <w:t xml:space="preserve">UE, </w:t>
      </w:r>
      <w:r>
        <w:t xml:space="preserve"> </w:t>
      </w:r>
      <w:r w:rsidR="00261EE3">
        <w:t>the</w:t>
      </w:r>
      <w:proofErr w:type="gramEnd"/>
      <w:r w:rsidR="00261EE3">
        <w:t xml:space="preserve"> UE needs to know which PDSCH should be received while the other PDSCH</w:t>
      </w:r>
      <w:r w:rsidR="00697B8F">
        <w:t xml:space="preserve"> is dropped</w:t>
      </w:r>
      <w:r w:rsidR="00261EE3">
        <w:t xml:space="preserve">, </w:t>
      </w:r>
      <w:r>
        <w:t>e.g. later received DCI may have higher priority or DCI may contain priority information.</w:t>
      </w:r>
    </w:p>
    <w:p w14:paraId="1F7F353C" w14:textId="1081307A" w:rsidR="00261EE3" w:rsidRDefault="00261EE3" w:rsidP="0094627E">
      <w:pPr>
        <w:pStyle w:val="BodyText"/>
        <w:numPr>
          <w:ilvl w:val="0"/>
          <w:numId w:val="23"/>
        </w:numPr>
      </w:pPr>
      <w:r>
        <w:t>If/How the handling should account for PDSCH of different types (e.g., associated with different RNTI).</w:t>
      </w:r>
    </w:p>
    <w:p w14:paraId="2DA64AB6" w14:textId="77777777" w:rsidR="0094627E" w:rsidRDefault="0094627E" w:rsidP="00CE0424">
      <w:pPr>
        <w:pStyle w:val="BodyText"/>
      </w:pPr>
    </w:p>
    <w:p w14:paraId="19C6EAAB" w14:textId="33C69F9D" w:rsidR="00F63950" w:rsidRDefault="00230D18" w:rsidP="00F63950">
      <w:pPr>
        <w:pStyle w:val="Heading2"/>
      </w:pPr>
      <w:r>
        <w:t>2.2</w:t>
      </w:r>
      <w:r>
        <w:tab/>
      </w:r>
      <w:r w:rsidR="008B7588" w:rsidRPr="008B7588">
        <w:t>Scenario 2: Intra-UE UL Prioritization – Resource Conflict between Configured and Dynamic Grant</w:t>
      </w:r>
    </w:p>
    <w:p w14:paraId="1233C4AB" w14:textId="3221AAF3" w:rsidR="006B0DD4" w:rsidRDefault="00261EE3" w:rsidP="00A04F49">
      <w:pPr>
        <w:pStyle w:val="BodyText"/>
      </w:pPr>
      <w:r>
        <w:t>For scenario 2, t</w:t>
      </w:r>
      <w:r w:rsidR="00703FF2">
        <w:t xml:space="preserve">he main concern of RAN2 is related to the case when </w:t>
      </w:r>
      <w:r w:rsidR="00101A42">
        <w:t>critical data is scheduled by configured grant (CG) while non-critical data is scheduled by dynamic grant (DG) and they both overlap in time.</w:t>
      </w:r>
      <w:r w:rsidR="006B0DD4">
        <w:t xml:space="preserve"> The scenario is shown on Fig.2.</w:t>
      </w:r>
      <w:r w:rsidR="00D32FFF">
        <w:t xml:space="preserve"> It worth to mention that it doesn’t matter whether transmissions overlap in frequency or not since UE may send only one PUSCH at</w:t>
      </w:r>
      <w:r w:rsidR="00055AD2">
        <w:t xml:space="preserve"> a</w:t>
      </w:r>
      <w:r w:rsidR="00D32FFF">
        <w:t xml:space="preserve"> time, hence, both options on the figure will be considered as resource conflict.</w:t>
      </w:r>
    </w:p>
    <w:p w14:paraId="6969CB58" w14:textId="05136830" w:rsidR="006B0DD4" w:rsidRDefault="006B0DD4" w:rsidP="006B0DD4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576EEC14" wp14:editId="6C3E91BB">
            <wp:extent cx="2124000" cy="240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4000" cy="24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2FFF">
        <w:rPr>
          <w:noProof/>
        </w:rPr>
        <w:drawing>
          <wp:inline distT="0" distB="0" distL="0" distR="0" wp14:anchorId="5490B874" wp14:editId="4F010AC3">
            <wp:extent cx="2082297" cy="23873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7161" cy="2404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0E8D1" w14:textId="35D61BEA" w:rsidR="006B0DD4" w:rsidRPr="008D00A5" w:rsidRDefault="006B0DD4" w:rsidP="006B0DD4">
      <w:pPr>
        <w:pStyle w:val="TF"/>
        <w:rPr>
          <w:lang w:val="en-GB"/>
        </w:rPr>
      </w:pPr>
      <w:r w:rsidRPr="00CE0424">
        <w:t xml:space="preserve">Figure </w:t>
      </w:r>
      <w:r w:rsidR="00F95910">
        <w:fldChar w:fldCharType="begin"/>
      </w:r>
      <w:r w:rsidR="00F95910">
        <w:instrText xml:space="preserve"> SEQ Figure \* ARABIC </w:instrText>
      </w:r>
      <w:r w:rsidR="00F95910">
        <w:fldChar w:fldCharType="separate"/>
      </w:r>
      <w:r w:rsidR="008A40A5">
        <w:rPr>
          <w:noProof/>
        </w:rPr>
        <w:t>2</w:t>
      </w:r>
      <w:r w:rsidR="00F95910">
        <w:rPr>
          <w:noProof/>
        </w:rPr>
        <w:fldChar w:fldCharType="end"/>
      </w:r>
      <w:r w:rsidRPr="00CE0424">
        <w:t xml:space="preserve">: </w:t>
      </w:r>
      <w:r w:rsidRPr="00813DB9">
        <w:rPr>
          <w:lang w:val="en-US"/>
        </w:rPr>
        <w:t xml:space="preserve">Intra-UE </w:t>
      </w:r>
      <w:r>
        <w:rPr>
          <w:lang w:val="en-US"/>
        </w:rPr>
        <w:t>UL prioritization between DG and CG.</w:t>
      </w:r>
    </w:p>
    <w:p w14:paraId="7F255631" w14:textId="717B78B4" w:rsidR="003742AC" w:rsidRDefault="00101A42" w:rsidP="00A04F49">
      <w:pPr>
        <w:pStyle w:val="BodyText"/>
      </w:pPr>
      <w:r>
        <w:t xml:space="preserve">According to Rel-15 specification the dynamic grant has a priority over CG which is not acceptable in this case. </w:t>
      </w:r>
      <w:proofErr w:type="gramStart"/>
      <w:r w:rsidR="006B0DD4">
        <w:t xml:space="preserve">First of </w:t>
      </w:r>
      <w:r w:rsidR="002A14D5">
        <w:t>all</w:t>
      </w:r>
      <w:proofErr w:type="gramEnd"/>
      <w:r w:rsidR="002A14D5">
        <w:t>,</w:t>
      </w:r>
      <w:r w:rsidR="006B0DD4">
        <w:t xml:space="preserve"> it needs to be clarified that this can happen when UE has broadband and critical traffic at the same time and </w:t>
      </w:r>
      <w:proofErr w:type="spellStart"/>
      <w:r w:rsidR="006B0DD4">
        <w:t>gN</w:t>
      </w:r>
      <w:r w:rsidR="00DB2C17">
        <w:t>B</w:t>
      </w:r>
      <w:proofErr w:type="spellEnd"/>
      <w:r w:rsidR="006B0DD4">
        <w:t xml:space="preserve"> is not sure that CG PUSCH will be present because of </w:t>
      </w:r>
      <w:r w:rsidR="00055AD2">
        <w:t xml:space="preserve">the </w:t>
      </w:r>
      <w:r w:rsidR="006B0DD4">
        <w:t>sporadic</w:t>
      </w:r>
      <w:r w:rsidR="00055AD2">
        <w:t xml:space="preserve"> nature of</w:t>
      </w:r>
      <w:r w:rsidR="006B0DD4">
        <w:t xml:space="preserve"> critical traffic. In order to increase spectral efficiency, </w:t>
      </w:r>
      <w:proofErr w:type="spellStart"/>
      <w:r w:rsidR="006B0DD4">
        <w:t>gN</w:t>
      </w:r>
      <w:r w:rsidR="00DB2C17">
        <w:t>B</w:t>
      </w:r>
      <w:proofErr w:type="spellEnd"/>
      <w:r w:rsidR="006B0DD4">
        <w:t xml:space="preserve"> may decide to schedule DG PUSCH on top of CG PUSCH, but if suddenly critical traffic appears in UE buffer, there should be a possibility to </w:t>
      </w:r>
      <w:r w:rsidR="008A40A5">
        <w:t xml:space="preserve">skip or stop DG PUSCH and give a </w:t>
      </w:r>
      <w:r w:rsidR="00055AD2">
        <w:t>priority</w:t>
      </w:r>
      <w:r w:rsidR="008A40A5">
        <w:t xml:space="preserve"> to CG PUSCH</w:t>
      </w:r>
      <w:r w:rsidR="00055AD2">
        <w:t xml:space="preserve"> instead</w:t>
      </w:r>
      <w:r w:rsidR="008A40A5">
        <w:t>.</w:t>
      </w:r>
    </w:p>
    <w:p w14:paraId="3373F6E1" w14:textId="22E0B24C" w:rsidR="008A40A5" w:rsidRPr="00CE0424" w:rsidRDefault="00055AD2" w:rsidP="008A40A5">
      <w:pPr>
        <w:pStyle w:val="Observation"/>
      </w:pPr>
      <w:bookmarkStart w:id="3" w:name="_Toc535022501"/>
      <w:r>
        <w:t>In</w:t>
      </w:r>
      <w:r w:rsidR="008A40A5">
        <w:t xml:space="preserve"> NR Rel-15 specification a dynamic grant has priority over configured grant which can be unacceptable if critical data scheduled by CG is dropped.</w:t>
      </w:r>
      <w:bookmarkEnd w:id="3"/>
    </w:p>
    <w:p w14:paraId="6F23DF4B" w14:textId="50FA52CD" w:rsidR="008A40A5" w:rsidRDefault="002A14D5" w:rsidP="00A04F49">
      <w:pPr>
        <w:pStyle w:val="BodyText"/>
      </w:pPr>
      <w:r>
        <w:t xml:space="preserve">As a starting point </w:t>
      </w:r>
      <w:r w:rsidR="00A0483C">
        <w:t>RAN1 can study a</w:t>
      </w:r>
      <w:r>
        <w:t xml:space="preserve"> possibility of introduc</w:t>
      </w:r>
      <w:r w:rsidR="00055AD2">
        <w:t>ing</w:t>
      </w:r>
      <w:r>
        <w:t xml:space="preserve"> </w:t>
      </w:r>
      <w:r w:rsidR="00A0483C">
        <w:t xml:space="preserve">an additional </w:t>
      </w:r>
      <w:r w:rsidR="00055AD2">
        <w:t xml:space="preserve">form of UL configured </w:t>
      </w:r>
      <w:r w:rsidR="00A0483C">
        <w:t xml:space="preserve">grant or </w:t>
      </w:r>
      <w:r w:rsidR="00055AD2">
        <w:t xml:space="preserve">other </w:t>
      </w:r>
      <w:r w:rsidR="00A0483C">
        <w:t>signalling options to UE.</w:t>
      </w:r>
    </w:p>
    <w:p w14:paraId="56689F38" w14:textId="7A899490" w:rsidR="00F63950" w:rsidRDefault="00230D18" w:rsidP="008B7588">
      <w:pPr>
        <w:pStyle w:val="Heading2"/>
      </w:pPr>
      <w:r>
        <w:t>2.3</w:t>
      </w:r>
      <w:r>
        <w:tab/>
      </w:r>
      <w:r w:rsidR="008B7588" w:rsidRPr="008B7588">
        <w:t>Scenario 3: Intra-UE UL Prioritization – Resource Conflict between Dynamic Grants</w:t>
      </w:r>
    </w:p>
    <w:p w14:paraId="107058A4" w14:textId="4A2D9756" w:rsidR="008A40A5" w:rsidRDefault="00AF403B" w:rsidP="00A04F49">
      <w:pPr>
        <w:pStyle w:val="BodyText"/>
      </w:pPr>
      <w:r>
        <w:t>This scenario is basically the same as</w:t>
      </w:r>
      <w:r w:rsidR="00A0483C">
        <w:t xml:space="preserve"> the</w:t>
      </w:r>
      <w:r>
        <w:t xml:space="preserve"> </w:t>
      </w:r>
      <w:r w:rsidR="00055AD2">
        <w:t xml:space="preserve">Scenario 2, </w:t>
      </w:r>
      <w:r>
        <w:t>except that</w:t>
      </w:r>
      <w:r w:rsidR="002A14D5">
        <w:t xml:space="preserve"> both</w:t>
      </w:r>
      <w:r>
        <w:t xml:space="preserve"> critical and non-critical transmissions are scheduled by dynamic grants.</w:t>
      </w:r>
      <w:r w:rsidR="0077715F">
        <w:t xml:space="preserve"> This scenario was discussed in one of our</w:t>
      </w:r>
      <w:r w:rsidR="00055AD2">
        <w:t xml:space="preserve"> companion</w:t>
      </w:r>
      <w:r w:rsidR="0077715F">
        <w:t xml:space="preserve"> papers [2]. </w:t>
      </w:r>
      <w:r w:rsidR="00A0483C">
        <w:t xml:space="preserve">In principle Scenario 2 and 3 might be studied together and </w:t>
      </w:r>
      <w:r w:rsidR="00BF4366">
        <w:t xml:space="preserve">the same </w:t>
      </w:r>
      <w:r w:rsidR="00A0483C">
        <w:t xml:space="preserve">solution can be applied to both. </w:t>
      </w:r>
      <w:r w:rsidR="0077715F">
        <w:t>Considering two solutions as main candidates:</w:t>
      </w:r>
    </w:p>
    <w:p w14:paraId="59C66288" w14:textId="73823557" w:rsidR="0077715F" w:rsidRDefault="0077715F" w:rsidP="0077715F">
      <w:pPr>
        <w:pStyle w:val="BodyText"/>
        <w:numPr>
          <w:ilvl w:val="0"/>
          <w:numId w:val="24"/>
        </w:numPr>
      </w:pPr>
      <w:r>
        <w:t>Prioritization of DCIs based on time of arrival;</w:t>
      </w:r>
    </w:p>
    <w:p w14:paraId="701AC392" w14:textId="4116138F" w:rsidR="0077715F" w:rsidRDefault="0077715F" w:rsidP="0077715F">
      <w:pPr>
        <w:pStyle w:val="BodyText"/>
        <w:numPr>
          <w:ilvl w:val="0"/>
          <w:numId w:val="24"/>
        </w:numPr>
      </w:pPr>
      <w:r>
        <w:t>Explicit/Implicit signalling of prioritization;</w:t>
      </w:r>
    </w:p>
    <w:p w14:paraId="06B10648" w14:textId="27FF911E" w:rsidR="00F63950" w:rsidRDefault="0077715F" w:rsidP="00A04F49">
      <w:pPr>
        <w:pStyle w:val="BodyText"/>
      </w:pPr>
      <w:r>
        <w:t>we slightly prefer the second because it is more flexible and can be applied in different scenarios.</w:t>
      </w:r>
    </w:p>
    <w:p w14:paraId="1345E5D4" w14:textId="00BCC523" w:rsidR="00DF47D0" w:rsidRDefault="00317BDD" w:rsidP="00DF47D0">
      <w:pPr>
        <w:pStyle w:val="Proposal"/>
      </w:pPr>
      <w:bookmarkStart w:id="4" w:name="_Toc535022626"/>
      <w:r>
        <w:t xml:space="preserve">For Scenario 3, </w:t>
      </w:r>
      <w:r w:rsidR="00DF47D0">
        <w:t>RAN1 should study the possibility of e</w:t>
      </w:r>
      <w:r w:rsidR="00DF47D0" w:rsidRPr="00DF47D0">
        <w:t>xplicit/</w:t>
      </w:r>
      <w:r w:rsidR="00DF47D0">
        <w:t xml:space="preserve">implicit signalling for grants </w:t>
      </w:r>
      <w:r w:rsidR="00DF47D0" w:rsidRPr="00DF47D0">
        <w:t>prioritization</w:t>
      </w:r>
      <w:r w:rsidR="00DF47D0">
        <w:t>.</w:t>
      </w:r>
      <w:bookmarkEnd w:id="4"/>
    </w:p>
    <w:p w14:paraId="126EEE70" w14:textId="77777777" w:rsidR="00DF47D0" w:rsidRDefault="00DF47D0" w:rsidP="00A04F49">
      <w:pPr>
        <w:pStyle w:val="BodyText"/>
      </w:pPr>
    </w:p>
    <w:p w14:paraId="36696429" w14:textId="3DCC968F" w:rsidR="00CE0424" w:rsidRDefault="008B7588" w:rsidP="00CE0424">
      <w:pPr>
        <w:pStyle w:val="Heading2"/>
      </w:pPr>
      <w:r>
        <w:t>2.4</w:t>
      </w:r>
      <w:r>
        <w:tab/>
      </w:r>
      <w:r w:rsidRPr="008B7588">
        <w:t>Scenario 4: Intra-UE UL Prioritization – Resource Conflict between Control Channel and Control Channel</w:t>
      </w:r>
    </w:p>
    <w:p w14:paraId="03EE04C3" w14:textId="1FA01886" w:rsidR="00782D16" w:rsidRDefault="00055AD2" w:rsidP="00230D18">
      <w:pPr>
        <w:pStyle w:val="BodyText"/>
      </w:pPr>
      <w:r>
        <w:t>For RAN1, Scenario 4 includes many sub-scenarios. There are many variations of UL</w:t>
      </w:r>
      <w:r w:rsidR="00426BFE">
        <w:t xml:space="preserve"> control information</w:t>
      </w:r>
      <w:r w:rsidR="00D9747F">
        <w:t xml:space="preserve"> transmission</w:t>
      </w:r>
      <w:r>
        <w:t>,</w:t>
      </w:r>
      <w:r w:rsidR="00D9747F">
        <w:t xml:space="preserve"> and many combinations of resource conflict between two control channels. The discussion </w:t>
      </w:r>
      <w:proofErr w:type="gramStart"/>
      <w:r w:rsidR="00D9747F">
        <w:t>need</w:t>
      </w:r>
      <w:proofErr w:type="gramEnd"/>
      <w:r w:rsidR="00D9747F">
        <w:t xml:space="preserve"> to consider UCI content (e.g., HARQ-ACK, CSI, SR) as well as in what manner the UCI is scheduled to be transmitted (e.g., PUCCH formats)</w:t>
      </w:r>
    </w:p>
    <w:p w14:paraId="04345729" w14:textId="54F83DC5" w:rsidR="00A04F49" w:rsidRDefault="00426BFE" w:rsidP="00230D18">
      <w:pPr>
        <w:pStyle w:val="BodyText"/>
      </w:pPr>
      <w:r>
        <w:t xml:space="preserve">From our point of view </w:t>
      </w:r>
      <w:r w:rsidR="00782D16">
        <w:t>the following cases must be discussed:</w:t>
      </w:r>
    </w:p>
    <w:p w14:paraId="31E19A07" w14:textId="4D3699C1" w:rsidR="00782D16" w:rsidRDefault="00782D16" w:rsidP="00782D16">
      <w:pPr>
        <w:pStyle w:val="BodyText"/>
        <w:numPr>
          <w:ilvl w:val="0"/>
          <w:numId w:val="25"/>
        </w:numPr>
      </w:pPr>
      <w:r>
        <w:t xml:space="preserve">UE has </w:t>
      </w:r>
      <w:r w:rsidR="00DF47D0">
        <w:t xml:space="preserve">URLLC </w:t>
      </w:r>
      <w:r>
        <w:t>data</w:t>
      </w:r>
      <w:r w:rsidR="00DF47D0">
        <w:t xml:space="preserve"> </w:t>
      </w:r>
      <w:r>
        <w:t xml:space="preserve">for transmission and </w:t>
      </w:r>
      <w:proofErr w:type="spellStart"/>
      <w:r>
        <w:t>URLLC+eMBB</w:t>
      </w:r>
      <w:proofErr w:type="spellEnd"/>
      <w:r>
        <w:t xml:space="preserve"> control information.</w:t>
      </w:r>
    </w:p>
    <w:p w14:paraId="7C2C5E9D" w14:textId="37CAE32B" w:rsidR="00193CA1" w:rsidRDefault="00193CA1" w:rsidP="00782D16">
      <w:pPr>
        <w:pStyle w:val="BodyText"/>
        <w:numPr>
          <w:ilvl w:val="0"/>
          <w:numId w:val="25"/>
        </w:numPr>
      </w:pPr>
      <w:r>
        <w:t xml:space="preserve">UE has </w:t>
      </w:r>
      <w:proofErr w:type="spellStart"/>
      <w:r>
        <w:t>eMBB</w:t>
      </w:r>
      <w:proofErr w:type="spellEnd"/>
      <w:r>
        <w:t xml:space="preserve"> data for transmission and </w:t>
      </w:r>
      <w:proofErr w:type="spellStart"/>
      <w:r>
        <w:t>URLLC+eMBB</w:t>
      </w:r>
      <w:proofErr w:type="spellEnd"/>
      <w:r>
        <w:t xml:space="preserve"> control information</w:t>
      </w:r>
    </w:p>
    <w:p w14:paraId="303C1DAE" w14:textId="1A46A49D" w:rsidR="00782D16" w:rsidRDefault="00DF47D0" w:rsidP="00782D16">
      <w:pPr>
        <w:pStyle w:val="BodyText"/>
        <w:numPr>
          <w:ilvl w:val="0"/>
          <w:numId w:val="25"/>
        </w:numPr>
      </w:pPr>
      <w:r>
        <w:lastRenderedPageBreak/>
        <w:t>UE</w:t>
      </w:r>
      <w:r w:rsidR="00782D16">
        <w:t xml:space="preserve"> has </w:t>
      </w:r>
      <w:r>
        <w:t xml:space="preserve">no data, but it has </w:t>
      </w:r>
      <w:r w:rsidR="00782D16">
        <w:t xml:space="preserve">URLLC and </w:t>
      </w:r>
      <w:proofErr w:type="spellStart"/>
      <w:r w:rsidR="00782D16">
        <w:t>eMBB</w:t>
      </w:r>
      <w:proofErr w:type="spellEnd"/>
      <w:r w:rsidR="00782D16">
        <w:t xml:space="preserve"> control information</w:t>
      </w:r>
      <w:r w:rsidR="00193CA1">
        <w:t xml:space="preserve"> which needs to be prioritized.</w:t>
      </w:r>
    </w:p>
    <w:p w14:paraId="7DA9FFEE" w14:textId="0CD1B0C8" w:rsidR="0094627E" w:rsidRDefault="00DF47D0" w:rsidP="00230D18">
      <w:pPr>
        <w:pStyle w:val="BodyText"/>
      </w:pPr>
      <w:r>
        <w:t xml:space="preserve">For </w:t>
      </w:r>
      <w:r w:rsidR="00D9747F">
        <w:t>each</w:t>
      </w:r>
      <w:r>
        <w:t xml:space="preserve"> case</w:t>
      </w:r>
      <w:r w:rsidR="00D9747F">
        <w:t xml:space="preserve"> above</w:t>
      </w:r>
      <w:r>
        <w:t xml:space="preserve"> RAN1 should discuss UCI multiplexing, dropping or PUCCH pre-emption rules.</w:t>
      </w:r>
      <w:r w:rsidR="00193CA1">
        <w:t xml:space="preserve"> </w:t>
      </w:r>
    </w:p>
    <w:p w14:paraId="21FD223C" w14:textId="07171192" w:rsidR="0094627E" w:rsidRDefault="0094627E" w:rsidP="00230D18">
      <w:pPr>
        <w:pStyle w:val="BodyText"/>
      </w:pPr>
    </w:p>
    <w:p w14:paraId="783457D7" w14:textId="66945E92" w:rsidR="0094627E" w:rsidRDefault="0094627E" w:rsidP="0094627E">
      <w:pPr>
        <w:pStyle w:val="Heading2"/>
      </w:pPr>
      <w:r>
        <w:t>2.5</w:t>
      </w:r>
      <w:r>
        <w:tab/>
      </w:r>
      <w:r w:rsidRPr="0094627E">
        <w:t>Scenario 5: Intra-UE UL Prioritization – Resource Conflict between Control Channel and Data Channel</w:t>
      </w:r>
    </w:p>
    <w:p w14:paraId="1B09C33E" w14:textId="15381337" w:rsidR="0094627E" w:rsidRDefault="00193CA1" w:rsidP="00230D18">
      <w:pPr>
        <w:pStyle w:val="BodyText"/>
      </w:pPr>
      <w:r>
        <w:t>In addition to the cases identified for scenario 4, the following cases must be discussed</w:t>
      </w:r>
      <w:r w:rsidR="00D9747F">
        <w:t xml:space="preserve"> for Scenario 5</w:t>
      </w:r>
      <w:r>
        <w:t>:</w:t>
      </w:r>
    </w:p>
    <w:p w14:paraId="74867CEE" w14:textId="5F47D039" w:rsidR="00193CA1" w:rsidRDefault="00193CA1" w:rsidP="00193CA1">
      <w:pPr>
        <w:pStyle w:val="BodyText"/>
        <w:numPr>
          <w:ilvl w:val="0"/>
          <w:numId w:val="25"/>
        </w:numPr>
      </w:pPr>
      <w:r>
        <w:t xml:space="preserve">UE has URLLC data for transmission and only </w:t>
      </w:r>
      <w:proofErr w:type="spellStart"/>
      <w:r>
        <w:t>eMBB</w:t>
      </w:r>
      <w:proofErr w:type="spellEnd"/>
      <w:r>
        <w:t xml:space="preserve"> control information.</w:t>
      </w:r>
    </w:p>
    <w:p w14:paraId="6673AF65" w14:textId="6B8E1F40" w:rsidR="00193CA1" w:rsidRDefault="00193CA1" w:rsidP="00193CA1">
      <w:pPr>
        <w:pStyle w:val="BodyText"/>
        <w:numPr>
          <w:ilvl w:val="0"/>
          <w:numId w:val="25"/>
        </w:numPr>
      </w:pPr>
      <w:r>
        <w:t xml:space="preserve">UE has </w:t>
      </w:r>
      <w:proofErr w:type="spellStart"/>
      <w:r>
        <w:t>eMBB</w:t>
      </w:r>
      <w:proofErr w:type="spellEnd"/>
      <w:r>
        <w:t xml:space="preserve"> data for transmission and only URLLC control information</w:t>
      </w:r>
    </w:p>
    <w:p w14:paraId="222B7500" w14:textId="4C129DD7" w:rsidR="0094627E" w:rsidRDefault="00E36DAF" w:rsidP="00230D18">
      <w:pPr>
        <w:pStyle w:val="BodyText"/>
      </w:pPr>
      <w:r>
        <w:t xml:space="preserve">In general, Scenario 4 can be discussed together with Scenario 5. Moreover, discussion on UCI enhancements is ongoing in </w:t>
      </w:r>
      <w:proofErr w:type="spellStart"/>
      <w:r>
        <w:t>eURLLC</w:t>
      </w:r>
      <w:proofErr w:type="spellEnd"/>
      <w:r>
        <w:t xml:space="preserve"> SI</w:t>
      </w:r>
      <w:r w:rsidR="00D9747F">
        <w:t>, which can include enhancements to address issues in Scenario 4 and 5.</w:t>
      </w:r>
      <w:r>
        <w:t xml:space="preserve"> </w:t>
      </w:r>
    </w:p>
    <w:p w14:paraId="5137D4F3" w14:textId="69AC3207" w:rsidR="00E36DAF" w:rsidRDefault="00D9747F" w:rsidP="00E36DAF">
      <w:pPr>
        <w:pStyle w:val="Proposal"/>
      </w:pPr>
      <w:bookmarkStart w:id="5" w:name="_Toc535022627"/>
      <w:r>
        <w:t>D</w:t>
      </w:r>
      <w:r w:rsidR="00E36DAF">
        <w:t xml:space="preserve">iscuss intra-UE UCI prioritization aspects (Scenario 4 and 5) in scope of </w:t>
      </w:r>
      <w:r>
        <w:t xml:space="preserve">UCI enhancement under </w:t>
      </w:r>
      <w:proofErr w:type="spellStart"/>
      <w:r>
        <w:t>eURLLC</w:t>
      </w:r>
      <w:proofErr w:type="spellEnd"/>
      <w:r>
        <w:t xml:space="preserve"> study item</w:t>
      </w:r>
      <w:r w:rsidR="00E36DAF">
        <w:t>.</w:t>
      </w:r>
      <w:bookmarkEnd w:id="5"/>
    </w:p>
    <w:p w14:paraId="40DAB65F" w14:textId="77777777" w:rsidR="00E36DAF" w:rsidRDefault="00E36DAF" w:rsidP="00230D18">
      <w:pPr>
        <w:pStyle w:val="BodyText"/>
      </w:pPr>
    </w:p>
    <w:p w14:paraId="1D728926" w14:textId="1F2D19A3" w:rsidR="008A40A5" w:rsidRDefault="008A40A5" w:rsidP="008A40A5">
      <w:pPr>
        <w:pStyle w:val="Heading2"/>
      </w:pPr>
      <w:r>
        <w:t>2.6</w:t>
      </w:r>
      <w:r>
        <w:tab/>
      </w:r>
      <w:r w:rsidR="00317BDD">
        <w:t>Other Scenarios</w:t>
      </w:r>
    </w:p>
    <w:p w14:paraId="4ABFEFF7" w14:textId="44FF5BA3" w:rsidR="008A40A5" w:rsidRDefault="00317BDD" w:rsidP="00230D18">
      <w:pPr>
        <w:pStyle w:val="BodyText"/>
      </w:pPr>
      <w:r>
        <w:t>[1] also includes Scenario 6 (</w:t>
      </w:r>
      <w:r w:rsidRPr="00317BDD">
        <w:t>Intra-UE UL Prioritization – CA-based Concurrent Transmission with Power Limitation</w:t>
      </w:r>
      <w:r>
        <w:t>) and Scenario 7 (</w:t>
      </w:r>
      <w:r w:rsidRPr="00317BDD">
        <w:t>Intra-UE UL Prioritization – Power Control for Traffics with Different Priorities</w:t>
      </w:r>
      <w:r>
        <w:t>). Also, there may arise additional scenarios beyond those raised in [1]. While such intra-UE prioritization/multiplexing cases can be important and necessary, RAN1 needs to decide how to define the scope of the work, given the limited time budget.</w:t>
      </w:r>
    </w:p>
    <w:p w14:paraId="1D03C3CC" w14:textId="77777777" w:rsidR="00317BDD" w:rsidRDefault="00317BDD" w:rsidP="00230D18">
      <w:pPr>
        <w:pStyle w:val="BodyText"/>
      </w:pPr>
    </w:p>
    <w:p w14:paraId="042F49CF" w14:textId="185317CB" w:rsidR="008A40A5" w:rsidRDefault="00317BDD" w:rsidP="008A40A5">
      <w:pPr>
        <w:pStyle w:val="Proposal"/>
      </w:pPr>
      <w:bookmarkStart w:id="6" w:name="_Toc535022628"/>
      <w:r>
        <w:t>RAN1 discuss and decide on the scope of Rel-16 investigation for intra-UE prioritization/multiplexing</w:t>
      </w:r>
      <w:r w:rsidR="008A40A5">
        <w:t>.</w:t>
      </w:r>
      <w:bookmarkEnd w:id="6"/>
    </w:p>
    <w:p w14:paraId="17F7456E" w14:textId="77777777" w:rsidR="008A40A5" w:rsidRPr="00CE0424" w:rsidRDefault="008A40A5" w:rsidP="00230D18">
      <w:pPr>
        <w:pStyle w:val="BodyText"/>
      </w:pPr>
    </w:p>
    <w:p w14:paraId="375D782F" w14:textId="0319EFD5" w:rsidR="00C01F33" w:rsidRPr="00CE0424" w:rsidRDefault="00B409E0" w:rsidP="00AF403B">
      <w:pPr>
        <w:pStyle w:val="Heading1"/>
      </w:pPr>
      <w:bookmarkStart w:id="7" w:name="_Ref189046994"/>
      <w:r>
        <w:t>3</w:t>
      </w:r>
      <w:r>
        <w:tab/>
      </w:r>
      <w:bookmarkEnd w:id="7"/>
      <w:r w:rsidR="00C01F33" w:rsidRPr="00CE0424">
        <w:t>Conclusion</w:t>
      </w:r>
    </w:p>
    <w:p w14:paraId="17D87799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0BCFF6E" w14:textId="0B125616" w:rsidR="00317BDD" w:rsidRDefault="006F65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35022500" w:history="1">
        <w:r w:rsidR="00317BDD" w:rsidRPr="00B7489D">
          <w:rPr>
            <w:rStyle w:val="Hyperlink"/>
            <w:noProof/>
          </w:rPr>
          <w:t>Observation 1</w:t>
        </w:r>
        <w:r w:rsidR="00317BDD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317BDD" w:rsidRPr="00B7489D">
          <w:rPr>
            <w:rStyle w:val="Hyperlink"/>
            <w:noProof/>
          </w:rPr>
          <w:t>The NR specification is transparent to how many PDSCHs UE may process per slot.</w:t>
        </w:r>
      </w:hyperlink>
    </w:p>
    <w:p w14:paraId="5D9FFECB" w14:textId="376C3695" w:rsidR="00317BDD" w:rsidRDefault="00317BDD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35022501" w:history="1">
        <w:r w:rsidRPr="00B7489D">
          <w:rPr>
            <w:rStyle w:val="Hyperlink"/>
            <w:noProof/>
          </w:rPr>
          <w:t>Observation 2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B7489D">
          <w:rPr>
            <w:rStyle w:val="Hyperlink"/>
            <w:noProof/>
          </w:rPr>
          <w:t>In NR Rel-15 specification a dynamic grant has priority over configured grant which can be unacceptable if critical data scheduled by CG is dropped.</w:t>
        </w:r>
      </w:hyperlink>
    </w:p>
    <w:p w14:paraId="1216045E" w14:textId="46B534F2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B23DC5" w14:textId="77777777" w:rsidR="006E1C82" w:rsidRDefault="006E1C82" w:rsidP="008E065E">
      <w:pPr>
        <w:pStyle w:val="BodyText"/>
        <w:rPr>
          <w:b/>
          <w:bCs/>
        </w:rPr>
      </w:pPr>
    </w:p>
    <w:p w14:paraId="5DF8B48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8" w:name="_GoBack"/>
    <w:bookmarkEnd w:id="8"/>
    <w:p w14:paraId="42927163" w14:textId="3B1B3B77" w:rsidR="00317BDD" w:rsidRDefault="006E1C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35022625" w:history="1">
        <w:r w:rsidR="00317BDD" w:rsidRPr="000305ED">
          <w:rPr>
            <w:rStyle w:val="Hyperlink"/>
            <w:noProof/>
          </w:rPr>
          <w:t>Proposal 1</w:t>
        </w:r>
        <w:r w:rsidR="00317BDD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317BDD" w:rsidRPr="000305ED">
          <w:rPr>
            <w:rStyle w:val="Hyperlink"/>
            <w:noProof/>
          </w:rPr>
          <w:t>For Scenario 1, RAN1 needs to clarify details related to UE processing more than one PDSCH per slot.</w:t>
        </w:r>
      </w:hyperlink>
    </w:p>
    <w:p w14:paraId="0714A907" w14:textId="07E0AF97" w:rsidR="00317BDD" w:rsidRDefault="00317BDD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35022626" w:history="1">
        <w:r w:rsidRPr="000305ED">
          <w:rPr>
            <w:rStyle w:val="Hyperlink"/>
            <w:noProof/>
          </w:rPr>
          <w:t>Proposal 2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0305ED">
          <w:rPr>
            <w:rStyle w:val="Hyperlink"/>
            <w:noProof/>
          </w:rPr>
          <w:t>For Scenario 3, RAN1 should study the possibility of explicit/implicit signalling for grants prioritization.</w:t>
        </w:r>
      </w:hyperlink>
    </w:p>
    <w:p w14:paraId="3EA51EA6" w14:textId="5734575A" w:rsidR="00317BDD" w:rsidRDefault="00317BDD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35022627" w:history="1">
        <w:r w:rsidRPr="000305ED">
          <w:rPr>
            <w:rStyle w:val="Hyperlink"/>
            <w:noProof/>
          </w:rPr>
          <w:t>Proposal 3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0305ED">
          <w:rPr>
            <w:rStyle w:val="Hyperlink"/>
            <w:noProof/>
          </w:rPr>
          <w:t>Discuss intra-UE UCI prioritization aspects (Scenario 4 and 5) in scope of UCI enhancement under eURLLC study item.</w:t>
        </w:r>
      </w:hyperlink>
    </w:p>
    <w:p w14:paraId="5F95AD7B" w14:textId="62B87BB5" w:rsidR="00317BDD" w:rsidRDefault="00317BDD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35022628" w:history="1">
        <w:r w:rsidRPr="000305ED">
          <w:rPr>
            <w:rStyle w:val="Hyperlink"/>
            <w:noProof/>
          </w:rPr>
          <w:t>Proposal 4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0305ED">
          <w:rPr>
            <w:rStyle w:val="Hyperlink"/>
            <w:noProof/>
          </w:rPr>
          <w:t>RAN1 discuss and decide on the scope of Rel-16 investigation for intra-UE prioritization/multiplexing.</w:t>
        </w:r>
      </w:hyperlink>
    </w:p>
    <w:p w14:paraId="20461022" w14:textId="7255044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C5504C0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lastRenderedPageBreak/>
        <w:t>References</w:t>
      </w:r>
    </w:p>
    <w:p w14:paraId="74A42379" w14:textId="34D77227" w:rsidR="005F3025" w:rsidRPr="00CE0424" w:rsidRDefault="00AF403B" w:rsidP="00AF403B">
      <w:pPr>
        <w:pStyle w:val="Reference"/>
      </w:pPr>
      <w:bookmarkStart w:id="10" w:name="_Ref174151459"/>
      <w:bookmarkStart w:id="11" w:name="_Ref189809556"/>
      <w:r w:rsidRPr="00AF403B">
        <w:t>R2-1818795</w:t>
      </w:r>
      <w:r w:rsidR="005F3025" w:rsidRPr="00CE0424">
        <w:t xml:space="preserve">, </w:t>
      </w:r>
      <w:r w:rsidRPr="00AF403B">
        <w:t>LS on Intra-UE Prioritization/Multiplexing</w:t>
      </w:r>
      <w:r w:rsidR="005F3025" w:rsidRPr="00CE0424">
        <w:t xml:space="preserve">, </w:t>
      </w:r>
      <w:r w:rsidRPr="00AF403B">
        <w:t>TSG RAN WG2</w:t>
      </w:r>
      <w:r w:rsidR="005F3025" w:rsidRPr="00CE0424">
        <w:t xml:space="preserve">, </w:t>
      </w:r>
      <w:r>
        <w:t>RAN2</w:t>
      </w:r>
      <w:r w:rsidRPr="00AF403B">
        <w:t>#104</w:t>
      </w:r>
      <w:r>
        <w:t>,</w:t>
      </w:r>
      <w:r w:rsidRPr="00AF403B">
        <w:t xml:space="preserve"> November 2018</w:t>
      </w:r>
    </w:p>
    <w:p w14:paraId="57F1BE1C" w14:textId="7F9AD221" w:rsidR="005F3025" w:rsidRDefault="0077715F" w:rsidP="0077715F">
      <w:pPr>
        <w:pStyle w:val="Reference"/>
      </w:pPr>
      <w:r w:rsidRPr="0077715F">
        <w:t>R1-1812157</w:t>
      </w:r>
      <w:r>
        <w:t>,</w:t>
      </w:r>
      <w:r w:rsidRPr="0077715F">
        <w:t xml:space="preserve"> Intra-UE Pri</w:t>
      </w:r>
      <w:r>
        <w:t>oritization and Multiplexing of</w:t>
      </w:r>
      <w:r w:rsidRPr="0077715F">
        <w:t xml:space="preserve"> UL Transmissions</w:t>
      </w:r>
      <w:r>
        <w:t>, Ericsson, RAN1#95, November 2018.</w:t>
      </w:r>
    </w:p>
    <w:bookmarkEnd w:id="10"/>
    <w:bookmarkEnd w:id="11"/>
    <w:p w14:paraId="70171A6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2189D" w14:textId="77777777" w:rsidR="00762D04" w:rsidRDefault="00762D04">
      <w:r>
        <w:separator/>
      </w:r>
    </w:p>
  </w:endnote>
  <w:endnote w:type="continuationSeparator" w:id="0">
    <w:p w14:paraId="500C6BDC" w14:textId="77777777" w:rsidR="00762D04" w:rsidRDefault="0076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08B03" w14:textId="77777777" w:rsidR="00762D04" w:rsidRDefault="00762D04">
      <w:r>
        <w:separator/>
      </w:r>
    </w:p>
  </w:footnote>
  <w:footnote w:type="continuationSeparator" w:id="0">
    <w:p w14:paraId="20C418E1" w14:textId="77777777" w:rsidR="00762D04" w:rsidRDefault="0076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BE7AA6"/>
    <w:multiLevelType w:val="hybridMultilevel"/>
    <w:tmpl w:val="2ED890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015503"/>
    <w:multiLevelType w:val="hybridMultilevel"/>
    <w:tmpl w:val="9B046B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D6B5296"/>
    <w:multiLevelType w:val="hybridMultilevel"/>
    <w:tmpl w:val="13E2129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15"/>
  </w:num>
  <w:num w:numId="24">
    <w:abstractNumId w:val="7"/>
  </w:num>
  <w:num w:numId="2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18B4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5AD2"/>
    <w:rsid w:val="0005606A"/>
    <w:rsid w:val="00057117"/>
    <w:rsid w:val="000616E7"/>
    <w:rsid w:val="0006487E"/>
    <w:rsid w:val="00065E1A"/>
    <w:rsid w:val="000728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DC6"/>
    <w:rsid w:val="000C70CC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A4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3CA1"/>
    <w:rsid w:val="00197DF9"/>
    <w:rsid w:val="001A1987"/>
    <w:rsid w:val="001A2564"/>
    <w:rsid w:val="001A6173"/>
    <w:rsid w:val="001A6CBA"/>
    <w:rsid w:val="001B0D97"/>
    <w:rsid w:val="001B2203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2B6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767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EE3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2C"/>
    <w:rsid w:val="00292EB7"/>
    <w:rsid w:val="00296227"/>
    <w:rsid w:val="00296F44"/>
    <w:rsid w:val="0029777D"/>
    <w:rsid w:val="002A055E"/>
    <w:rsid w:val="002A14D5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07F"/>
    <w:rsid w:val="00307BA1"/>
    <w:rsid w:val="00311702"/>
    <w:rsid w:val="00311E82"/>
    <w:rsid w:val="00313FD6"/>
    <w:rsid w:val="003143BD"/>
    <w:rsid w:val="00315363"/>
    <w:rsid w:val="00317BDD"/>
    <w:rsid w:val="003203ED"/>
    <w:rsid w:val="00322C9F"/>
    <w:rsid w:val="00324D23"/>
    <w:rsid w:val="00325F94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6BD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63B4"/>
    <w:rsid w:val="00426BFE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8CB"/>
    <w:rsid w:val="00532CB2"/>
    <w:rsid w:val="00534B59"/>
    <w:rsid w:val="00536759"/>
    <w:rsid w:val="00537C62"/>
    <w:rsid w:val="00546970"/>
    <w:rsid w:val="00554E19"/>
    <w:rsid w:val="0056121F"/>
    <w:rsid w:val="00572505"/>
    <w:rsid w:val="005729AF"/>
    <w:rsid w:val="00581D71"/>
    <w:rsid w:val="00582809"/>
    <w:rsid w:val="0058798C"/>
    <w:rsid w:val="005900FA"/>
    <w:rsid w:val="005935A4"/>
    <w:rsid w:val="005948C2"/>
    <w:rsid w:val="00595DCA"/>
    <w:rsid w:val="0059779B"/>
    <w:rsid w:val="005A209A"/>
    <w:rsid w:val="005A4113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14E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61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B8F"/>
    <w:rsid w:val="006A46FB"/>
    <w:rsid w:val="006A5E28"/>
    <w:rsid w:val="006A697B"/>
    <w:rsid w:val="006A7AFF"/>
    <w:rsid w:val="006B0DD4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FF2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DE4"/>
    <w:rsid w:val="00747D8B"/>
    <w:rsid w:val="00751228"/>
    <w:rsid w:val="007571E1"/>
    <w:rsid w:val="007604B2"/>
    <w:rsid w:val="00762D04"/>
    <w:rsid w:val="00765281"/>
    <w:rsid w:val="00766BAD"/>
    <w:rsid w:val="007729A2"/>
    <w:rsid w:val="007755F2"/>
    <w:rsid w:val="00776971"/>
    <w:rsid w:val="0077715F"/>
    <w:rsid w:val="00780A80"/>
    <w:rsid w:val="0078177E"/>
    <w:rsid w:val="00782D16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3DB9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0A5"/>
    <w:rsid w:val="008A44B8"/>
    <w:rsid w:val="008A51A8"/>
    <w:rsid w:val="008A54C7"/>
    <w:rsid w:val="008A77D8"/>
    <w:rsid w:val="008B0483"/>
    <w:rsid w:val="008B120C"/>
    <w:rsid w:val="008B51A0"/>
    <w:rsid w:val="008B592A"/>
    <w:rsid w:val="008B7588"/>
    <w:rsid w:val="008B7B5C"/>
    <w:rsid w:val="008C0C99"/>
    <w:rsid w:val="008C2017"/>
    <w:rsid w:val="008C280A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27E"/>
    <w:rsid w:val="00946945"/>
    <w:rsid w:val="00947713"/>
    <w:rsid w:val="00950DE7"/>
    <w:rsid w:val="00953920"/>
    <w:rsid w:val="00953D47"/>
    <w:rsid w:val="0095681E"/>
    <w:rsid w:val="009572D4"/>
    <w:rsid w:val="00961921"/>
    <w:rsid w:val="00963885"/>
    <w:rsid w:val="0096430A"/>
    <w:rsid w:val="0096554B"/>
    <w:rsid w:val="0096584A"/>
    <w:rsid w:val="00966DF5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A031D8"/>
    <w:rsid w:val="00A0483C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70C1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7C6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9C2"/>
    <w:rsid w:val="00AE4DBA"/>
    <w:rsid w:val="00AE4F07"/>
    <w:rsid w:val="00AF1C5D"/>
    <w:rsid w:val="00AF403B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F72"/>
    <w:rsid w:val="00B372AA"/>
    <w:rsid w:val="00B40445"/>
    <w:rsid w:val="00B409E0"/>
    <w:rsid w:val="00B41888"/>
    <w:rsid w:val="00B45A52"/>
    <w:rsid w:val="00B46175"/>
    <w:rsid w:val="00B51658"/>
    <w:rsid w:val="00B548B7"/>
    <w:rsid w:val="00B664C7"/>
    <w:rsid w:val="00B739F6"/>
    <w:rsid w:val="00B75783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02C"/>
    <w:rsid w:val="00BF1C10"/>
    <w:rsid w:val="00BF3279"/>
    <w:rsid w:val="00BF4154"/>
    <w:rsid w:val="00BF4366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72D5"/>
    <w:rsid w:val="00D32FFF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D56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3FA3"/>
    <w:rsid w:val="00D9747F"/>
    <w:rsid w:val="00DA305E"/>
    <w:rsid w:val="00DA5417"/>
    <w:rsid w:val="00DA56E8"/>
    <w:rsid w:val="00DB0A9F"/>
    <w:rsid w:val="00DB2C17"/>
    <w:rsid w:val="00DB377D"/>
    <w:rsid w:val="00DB538E"/>
    <w:rsid w:val="00DC04B3"/>
    <w:rsid w:val="00DC2D36"/>
    <w:rsid w:val="00DC53EF"/>
    <w:rsid w:val="00DE5608"/>
    <w:rsid w:val="00DE58D0"/>
    <w:rsid w:val="00DE654F"/>
    <w:rsid w:val="00DF0B6E"/>
    <w:rsid w:val="00DF15E0"/>
    <w:rsid w:val="00DF37A0"/>
    <w:rsid w:val="00DF47D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DAF"/>
    <w:rsid w:val="00E3723A"/>
    <w:rsid w:val="00E37860"/>
    <w:rsid w:val="00E446F1"/>
    <w:rsid w:val="00E45D85"/>
    <w:rsid w:val="00E46886"/>
    <w:rsid w:val="00E47AEF"/>
    <w:rsid w:val="00E53B75"/>
    <w:rsid w:val="00E54E3B"/>
    <w:rsid w:val="00E567D5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6D5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F18E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910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182FF-D9E2-4B22-9987-D6407F393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432</TotalTime>
  <Pages>5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9578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23</cp:revision>
  <cp:lastPrinted>2008-01-31T07:09:00Z</cp:lastPrinted>
  <dcterms:created xsi:type="dcterms:W3CDTF">2018-10-25T14:29:00Z</dcterms:created>
  <dcterms:modified xsi:type="dcterms:W3CDTF">2019-01-12T08:15:00Z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